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A" w:rsidRDefault="00DC03EA" w:rsidP="00180C7C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180C7C">
        <w:rPr>
          <w:rFonts w:ascii="Times New Roman" w:hAnsi="Times New Roman"/>
          <w:sz w:val="36"/>
        </w:rPr>
        <w:t>Aşağıda Verilen Sayıları İstenildiği Şekilde Sıralama Etkinliği</w:t>
      </w:r>
    </w:p>
    <w:p w:rsidR="00DC03EA" w:rsidRDefault="00DC03EA" w:rsidP="00180C7C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6" type="#_x0000_t99" style="position:absolute;margin-left:.95pt;margin-top:32.8pt;width:76.9pt;height:76.9pt;rotation:-960556fd;z-index:251658240" adj="-10393015,-4368428,8434"/>
        </w:pic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5897423 – 257894 – 657894 – 178954 – 489634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7" type="#_x0000_t99" style="position:absolute;left:0;text-align:left;margin-left:.95pt;margin-top:3.1pt;width:76.9pt;height:76.9pt;rotation:-960556fd;z-index:251659264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296347 – 255794 – 637876 – 145634 – 823645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Pr="00180C7C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8" type="#_x0000_t99" style="position:absolute;left:0;text-align:left;margin-left:.95pt;margin-top:3.1pt;width:76.9pt;height:76.9pt;rotation:-960556fd;z-index:251660288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689423 –557945 – 643976 – 645634 – 323645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29" type="#_x0000_t99" style="position:absolute;left:0;text-align:left;margin-left:.95pt;margin-top:3.1pt;width:76.9pt;height:76.9pt;rotation:-960556fd;z-index:251661312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24783 – 56984 – 69875 – 18753 – 96458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0" type="#_x0000_t99" style="position:absolute;left:0;text-align:left;margin-left:.95pt;margin-top:3.1pt;width:76.9pt;height:76.9pt;rotation:-960556fd;z-index:251662336" adj="-10393015,-4368428,8434"/>
        </w:pict>
      </w:r>
      <w:r>
        <w:rPr>
          <w:rFonts w:ascii="Times New Roman" w:hAnsi="Times New Roman"/>
          <w:sz w:val="28"/>
        </w:rPr>
        <w:t>Verilen sayıları büyükten küçüğe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6579 – 72786 – 400008 – 9999 – 11111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&gt;  …………… &gt; …………… &gt;  …………… &gt;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1" type="#_x0000_t99" style="position:absolute;left:0;text-align:left;margin-left:.95pt;margin-top:3.1pt;width:76.9pt;height:76.9pt;rotation:-960556fd;z-index:251663360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180C7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3891– 5439 – 8347 – 5716 – 9456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2" type="#_x0000_t99" style="position:absolute;left:0;text-align:left;margin-left:.95pt;margin-top:3.1pt;width:76.9pt;height:76.9pt;rotation:-960556fd;z-index:251664384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53891– 95439 – 84347 – 35716 – 19456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3" type="#_x0000_t99" style="position:absolute;left:0;text-align:left;margin-left:.95pt;margin-top:3.1pt;width:76.9pt;height:76.9pt;rotation:-960556fd;z-index:251665408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943891– 508439 – 834947 – 573716 – 494056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4" type="#_x0000_t99" style="position:absolute;left:0;text-align:left;margin-left:.95pt;margin-top:3.1pt;width:76.9pt;height:76.9pt;rotation:-960556fd;z-index:251666432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42891– 9275 – 257896 – 48314 – 90001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5" type="#_x0000_t99" style="position:absolute;left:0;text-align:left;margin-left:.95pt;margin-top:3.1pt;width:76.9pt;height:76.9pt;rotation:-960556fd;z-index:251667456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2002– 2202 – 2022 – 2200 – 2220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_x0000_s1036" type="#_x0000_t99" style="position:absolute;left:0;text-align:left;margin-left:.95pt;margin-top:3.1pt;width:76.9pt;height:76.9pt;rotation:-960556fd;z-index:251668480" adj="-10393015,-4368428,8434"/>
        </w:pict>
      </w:r>
      <w:r>
        <w:rPr>
          <w:rFonts w:ascii="Times New Roman" w:hAnsi="Times New Roman"/>
          <w:sz w:val="28"/>
        </w:rPr>
        <w:t>Verilen sayıları küçükten büyüğe sıralayın.</w:t>
      </w:r>
    </w:p>
    <w:p w:rsidR="00DC03EA" w:rsidRDefault="00DC03EA" w:rsidP="005220BC">
      <w:pPr>
        <w:tabs>
          <w:tab w:val="left" w:pos="134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90909– 90090 – 90009 – 99909 – 90990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...............  &lt;  ……………&lt; …………… &lt;  …………… &lt; ……………..</w:t>
      </w:r>
    </w:p>
    <w:p w:rsidR="00DC03EA" w:rsidRDefault="00DC03EA" w:rsidP="005220B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</w:p>
    <w:p w:rsidR="00DC03EA" w:rsidRPr="00180C7C" w:rsidRDefault="00DC03EA" w:rsidP="00180C7C">
      <w:pPr>
        <w:tabs>
          <w:tab w:val="left" w:pos="1345"/>
        </w:tabs>
        <w:spacing w:after="0" w:line="240" w:lineRule="auto"/>
        <w:rPr>
          <w:rFonts w:ascii="Times New Roman" w:hAnsi="Times New Roman"/>
          <w:sz w:val="28"/>
        </w:rPr>
      </w:pP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DC03EA" w:rsidRPr="00180C7C" w:rsidSect="00180C7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C7C"/>
    <w:rsid w:val="000A742C"/>
    <w:rsid w:val="00180C7C"/>
    <w:rsid w:val="005220BC"/>
    <w:rsid w:val="0091715D"/>
    <w:rsid w:val="00DC03EA"/>
    <w:rsid w:val="00FC32D4"/>
    <w:rsid w:val="00FE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1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E33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275</Words>
  <Characters>1571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2010-11-23T16:18:00Z</dcterms:created>
  <dcterms:modified xsi:type="dcterms:W3CDTF">2012-02-22T18:34:00Z</dcterms:modified>
</cp:coreProperties>
</file>